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F402B" w14:textId="77777777" w:rsidR="00132D2E" w:rsidRDefault="00132D2E" w:rsidP="00132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WARRE, junior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6F0D8709" w14:textId="77777777" w:rsidR="00132D2E" w:rsidRDefault="00132D2E" w:rsidP="00132D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2672B" w14:textId="77777777" w:rsidR="00132D2E" w:rsidRDefault="00132D2E" w:rsidP="00132D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3CC30C" w14:textId="77777777" w:rsidR="00132D2E" w:rsidRDefault="00132D2E" w:rsidP="00132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Lambeth, Surrey, into</w:t>
      </w:r>
    </w:p>
    <w:p w14:paraId="4E1388E3" w14:textId="77777777" w:rsidR="00132D2E" w:rsidRDefault="00132D2E" w:rsidP="00132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John Gate of </w:t>
      </w:r>
      <w:proofErr w:type="gramStart"/>
      <w:r>
        <w:rPr>
          <w:rFonts w:ascii="Times New Roman" w:hAnsi="Times New Roman" w:cs="Times New Roman"/>
          <w:sz w:val="24"/>
          <w:szCs w:val="24"/>
        </w:rPr>
        <w:t>Battersea(</w:t>
      </w:r>
      <w:proofErr w:type="gramEnd"/>
      <w:r>
        <w:rPr>
          <w:rFonts w:ascii="Times New Roman" w:hAnsi="Times New Roman" w:cs="Times New Roman"/>
          <w:sz w:val="24"/>
          <w:szCs w:val="24"/>
        </w:rPr>
        <w:t>d.1387).</w:t>
      </w:r>
    </w:p>
    <w:p w14:paraId="5E774B19" w14:textId="77777777" w:rsidR="00132D2E" w:rsidRDefault="00132D2E" w:rsidP="00132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20-51)</w:t>
      </w:r>
    </w:p>
    <w:p w14:paraId="2188E7BC" w14:textId="77777777" w:rsidR="00132D2E" w:rsidRDefault="00132D2E" w:rsidP="00132D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2ECF1F" w14:textId="77777777" w:rsidR="00132D2E" w:rsidRDefault="00132D2E" w:rsidP="00132D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CC981A" w14:textId="77777777" w:rsidR="00132D2E" w:rsidRPr="00287899" w:rsidRDefault="00132D2E" w:rsidP="00132D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2022</w:t>
      </w:r>
    </w:p>
    <w:p w14:paraId="2C7F3376" w14:textId="25F3EDFF" w:rsidR="00BA00AB" w:rsidRPr="00132D2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32D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9F3BA" w14:textId="77777777" w:rsidR="00132D2E" w:rsidRDefault="00132D2E" w:rsidP="009139A6">
      <w:r>
        <w:separator/>
      </w:r>
    </w:p>
  </w:endnote>
  <w:endnote w:type="continuationSeparator" w:id="0">
    <w:p w14:paraId="6BC4C3BA" w14:textId="77777777" w:rsidR="00132D2E" w:rsidRDefault="00132D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E3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8DF6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69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6018C" w14:textId="77777777" w:rsidR="00132D2E" w:rsidRDefault="00132D2E" w:rsidP="009139A6">
      <w:r>
        <w:separator/>
      </w:r>
    </w:p>
  </w:footnote>
  <w:footnote w:type="continuationSeparator" w:id="0">
    <w:p w14:paraId="111E55A8" w14:textId="77777777" w:rsidR="00132D2E" w:rsidRDefault="00132D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CC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B1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0F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2E"/>
    <w:rsid w:val="000666E0"/>
    <w:rsid w:val="00132D2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DD76D"/>
  <w15:chartTrackingRefBased/>
  <w15:docId w15:val="{9F93246A-B52C-47E6-9199-E1D6C084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2022-04-19T11:28:00Z</dcterms:created>
  <dcterms:modified xsi:type="dcterms:W3CDTF">2022-04-19T11:29:00Z</dcterms:modified>
</cp:coreProperties>
</file>